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05" w:rsidRPr="003632C0" w:rsidRDefault="00717E05" w:rsidP="003632C0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632C0">
        <w:rPr>
          <w:b w:val="0"/>
          <w:sz w:val="28"/>
          <w:szCs w:val="28"/>
        </w:rPr>
        <w:t>Российская Федерация</w:t>
      </w:r>
    </w:p>
    <w:p w:rsidR="00717E05" w:rsidRPr="003632C0" w:rsidRDefault="00717E05" w:rsidP="003632C0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632C0">
        <w:rPr>
          <w:b w:val="0"/>
          <w:sz w:val="28"/>
          <w:szCs w:val="28"/>
        </w:rPr>
        <w:t>АДМИНИСТРАЦИЯ ПОЧЕПСКОГО РАЙОНА</w:t>
      </w:r>
    </w:p>
    <w:p w:rsidR="00717E05" w:rsidRPr="003632C0" w:rsidRDefault="00717E05" w:rsidP="003632C0">
      <w:pPr>
        <w:pStyle w:val="ConsPlusTitle"/>
        <w:widowControl/>
        <w:jc w:val="center"/>
        <w:rPr>
          <w:b w:val="0"/>
          <w:sz w:val="28"/>
          <w:szCs w:val="28"/>
        </w:rPr>
      </w:pPr>
      <w:r w:rsidRPr="003632C0">
        <w:rPr>
          <w:b w:val="0"/>
          <w:sz w:val="28"/>
          <w:szCs w:val="28"/>
        </w:rPr>
        <w:t>БРЯНСКОЙ ОБЛАСТИ</w:t>
      </w:r>
    </w:p>
    <w:p w:rsidR="00717E05" w:rsidRPr="003632C0" w:rsidRDefault="00717E05" w:rsidP="003632C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17E05" w:rsidRPr="003632C0" w:rsidRDefault="00717E05" w:rsidP="003632C0">
      <w:pPr>
        <w:pStyle w:val="ConsPlusTitle"/>
        <w:widowControl/>
        <w:jc w:val="center"/>
        <w:rPr>
          <w:b w:val="0"/>
          <w:sz w:val="28"/>
          <w:szCs w:val="28"/>
        </w:rPr>
      </w:pPr>
      <w:r w:rsidRPr="003632C0">
        <w:rPr>
          <w:b w:val="0"/>
          <w:sz w:val="28"/>
          <w:szCs w:val="28"/>
        </w:rPr>
        <w:t>П О СТ А Н О В Л Е Н И Е</w:t>
      </w:r>
    </w:p>
    <w:p w:rsidR="00717E05" w:rsidRPr="003632C0" w:rsidRDefault="00717E05" w:rsidP="003632C0">
      <w:pPr>
        <w:pStyle w:val="ConsPlusTitle"/>
        <w:widowControl/>
        <w:jc w:val="center"/>
        <w:rPr>
          <w:b w:val="0"/>
        </w:rPr>
      </w:pPr>
    </w:p>
    <w:p w:rsidR="00717E05" w:rsidRDefault="00717E05" w:rsidP="003632C0">
      <w:pPr>
        <w:pStyle w:val="ConsPlusTitle"/>
        <w:widowControl/>
        <w:jc w:val="center"/>
      </w:pPr>
    </w:p>
    <w:p w:rsidR="00717E05" w:rsidRDefault="00717E05" w:rsidP="003632C0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F2438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18.10.2017 </w:t>
      </w:r>
      <w:r w:rsidRPr="005F2438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 xml:space="preserve"> 814</w:t>
      </w:r>
    </w:p>
    <w:p w:rsidR="00717E05" w:rsidRDefault="00717E05" w:rsidP="003632C0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</w:t>
      </w:r>
      <w:r w:rsidRPr="006B3055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6B3055">
        <w:rPr>
          <w:b w:val="0"/>
          <w:sz w:val="28"/>
          <w:szCs w:val="28"/>
        </w:rPr>
        <w:t>Почеп</w:t>
      </w:r>
    </w:p>
    <w:p w:rsidR="00717E05" w:rsidRDefault="00717E05" w:rsidP="003632C0">
      <w:pPr>
        <w:pStyle w:val="ConsPlusTitle"/>
        <w:widowControl/>
      </w:pPr>
    </w:p>
    <w:p w:rsidR="00717E05" w:rsidRPr="003632C0" w:rsidRDefault="00717E05" w:rsidP="00DF1E77">
      <w:pPr>
        <w:pStyle w:val="BodyText"/>
        <w:tabs>
          <w:tab w:val="left" w:pos="4500"/>
        </w:tabs>
        <w:autoSpaceDE w:val="0"/>
        <w:autoSpaceDN w:val="0"/>
        <w:adjustRightInd w:val="0"/>
        <w:ind w:right="4855"/>
        <w:rPr>
          <w:kern w:val="2"/>
          <w:sz w:val="28"/>
          <w:szCs w:val="28"/>
        </w:rPr>
      </w:pPr>
      <w:r w:rsidRPr="003632C0">
        <w:rPr>
          <w:kern w:val="2"/>
          <w:sz w:val="28"/>
          <w:szCs w:val="28"/>
        </w:rPr>
        <w:t>Об утверждении порядка разработки,</w:t>
      </w:r>
    </w:p>
    <w:p w:rsidR="00717E05" w:rsidRPr="003632C0" w:rsidRDefault="00717E05" w:rsidP="00DF1E77">
      <w:pPr>
        <w:pStyle w:val="BodyText"/>
        <w:tabs>
          <w:tab w:val="left" w:pos="4500"/>
        </w:tabs>
        <w:autoSpaceDE w:val="0"/>
        <w:autoSpaceDN w:val="0"/>
        <w:adjustRightInd w:val="0"/>
        <w:ind w:right="4855"/>
        <w:rPr>
          <w:kern w:val="2"/>
          <w:sz w:val="28"/>
          <w:szCs w:val="28"/>
        </w:rPr>
      </w:pPr>
      <w:r w:rsidRPr="003632C0">
        <w:rPr>
          <w:kern w:val="2"/>
          <w:sz w:val="28"/>
          <w:szCs w:val="28"/>
        </w:rPr>
        <w:t>реализации и оценки эффективности</w:t>
      </w:r>
    </w:p>
    <w:p w:rsidR="00717E05" w:rsidRPr="003632C0" w:rsidRDefault="00717E05" w:rsidP="00DF1E77">
      <w:pPr>
        <w:pStyle w:val="BodyText"/>
        <w:tabs>
          <w:tab w:val="left" w:pos="4500"/>
        </w:tabs>
        <w:autoSpaceDE w:val="0"/>
        <w:autoSpaceDN w:val="0"/>
        <w:adjustRightInd w:val="0"/>
        <w:ind w:right="4855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муниципальных и ведомственных целевых </w:t>
      </w:r>
      <w:r w:rsidRPr="003632C0">
        <w:rPr>
          <w:kern w:val="2"/>
          <w:sz w:val="28"/>
          <w:szCs w:val="28"/>
        </w:rPr>
        <w:t>программ</w:t>
      </w:r>
      <w:r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Почепского района</w:t>
      </w:r>
    </w:p>
    <w:p w:rsidR="00717E05" w:rsidRDefault="00717E05" w:rsidP="006C5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17E05" w:rsidRPr="003632C0" w:rsidRDefault="00717E05" w:rsidP="00DF1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32C0">
        <w:rPr>
          <w:rFonts w:ascii="Times New Roman" w:hAnsi="Times New Roman"/>
          <w:sz w:val="28"/>
          <w:szCs w:val="28"/>
        </w:rPr>
        <w:t>В соответствии со статьями 179, 179.3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</w:p>
    <w:p w:rsidR="00717E05" w:rsidRPr="003632C0" w:rsidRDefault="00717E05" w:rsidP="00DF1E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2C0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632C0">
        <w:rPr>
          <w:rFonts w:ascii="Times New Roman" w:hAnsi="Times New Roman" w:cs="Times New Roman"/>
          <w:sz w:val="28"/>
          <w:szCs w:val="28"/>
        </w:rPr>
        <w:t>:</w:t>
      </w:r>
    </w:p>
    <w:p w:rsidR="00717E05" w:rsidRPr="003632C0" w:rsidRDefault="00717E05" w:rsidP="00DF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632C0">
        <w:rPr>
          <w:rFonts w:ascii="Times New Roman" w:hAnsi="Times New Roman"/>
          <w:sz w:val="28"/>
          <w:szCs w:val="28"/>
        </w:rPr>
        <w:t>1. Утвердить прилагаемый Порядок разработки,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муниципальных и ведомственных целевых программ Почепского района</w:t>
      </w:r>
      <w:r w:rsidRPr="003632C0">
        <w:rPr>
          <w:rFonts w:ascii="Times New Roman" w:hAnsi="Times New Roman"/>
          <w:sz w:val="28"/>
          <w:szCs w:val="28"/>
        </w:rPr>
        <w:t>.</w:t>
      </w:r>
    </w:p>
    <w:p w:rsidR="00717E05" w:rsidRPr="003632C0" w:rsidRDefault="00717E05" w:rsidP="00DF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</w:t>
      </w:r>
      <w:r w:rsidRPr="003632C0">
        <w:rPr>
          <w:rFonts w:ascii="Times New Roman" w:hAnsi="Times New Roman"/>
          <w:sz w:val="28"/>
          <w:szCs w:val="28"/>
        </w:rPr>
        <w:t>. Признать утратившими силу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2C0">
        <w:rPr>
          <w:rFonts w:ascii="Times New Roman" w:hAnsi="Times New Roman"/>
          <w:sz w:val="28"/>
          <w:szCs w:val="28"/>
        </w:rPr>
        <w:t xml:space="preserve">постановления администрации  </w:t>
      </w:r>
      <w:r>
        <w:rPr>
          <w:rFonts w:ascii="Times New Roman" w:hAnsi="Times New Roman"/>
          <w:sz w:val="28"/>
          <w:szCs w:val="28"/>
        </w:rPr>
        <w:t>Почепского района</w:t>
      </w:r>
      <w:r w:rsidRPr="003632C0">
        <w:rPr>
          <w:rFonts w:ascii="Times New Roman" w:hAnsi="Times New Roman"/>
          <w:sz w:val="28"/>
          <w:szCs w:val="28"/>
        </w:rPr>
        <w:t>:</w:t>
      </w:r>
    </w:p>
    <w:p w:rsidR="00717E05" w:rsidRDefault="00717E05" w:rsidP="00DF1E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632C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20.12.2013 №717</w:t>
      </w:r>
      <w:r w:rsidRPr="003632C0">
        <w:rPr>
          <w:rFonts w:ascii="Times New Roman" w:hAnsi="Times New Roman"/>
          <w:sz w:val="28"/>
          <w:szCs w:val="28"/>
        </w:rPr>
        <w:t xml:space="preserve"> «Об утверждении Порядка </w:t>
      </w:r>
      <w:r>
        <w:rPr>
          <w:rFonts w:ascii="Times New Roman" w:hAnsi="Times New Roman"/>
          <w:sz w:val="28"/>
          <w:szCs w:val="28"/>
        </w:rPr>
        <w:t xml:space="preserve">разработки реализации и оценке эффективности  муниципальных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программ Почепского района»;</w:t>
      </w:r>
    </w:p>
    <w:p w:rsidR="00717E05" w:rsidRDefault="00717E05" w:rsidP="00DF1E7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 17.03.2014 №118 «О внесении изменений в порядок разработки, реализации и оценки эффективности муниципальных программ Почепского района».</w:t>
      </w:r>
    </w:p>
    <w:p w:rsidR="00717E05" w:rsidRDefault="00717E05" w:rsidP="00DF1E7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Pr="003632C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Настоящее  постановление о</w:t>
      </w:r>
      <w:r w:rsidRPr="003632C0">
        <w:rPr>
          <w:rFonts w:ascii="Times New Roman" w:hAnsi="Times New Roman"/>
          <w:sz w:val="28"/>
          <w:szCs w:val="28"/>
        </w:rPr>
        <w:t xml:space="preserve">публиковать </w:t>
      </w:r>
      <w:r>
        <w:rPr>
          <w:rFonts w:ascii="Times New Roman" w:hAnsi="Times New Roman"/>
          <w:sz w:val="28"/>
          <w:szCs w:val="28"/>
        </w:rPr>
        <w:t>согласно действующему законодательству.</w:t>
      </w:r>
    </w:p>
    <w:p w:rsidR="00717E05" w:rsidRDefault="00717E05" w:rsidP="00DF1E7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3632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32C0">
        <w:rPr>
          <w:rFonts w:ascii="Times New Roman" w:hAnsi="Times New Roman"/>
          <w:sz w:val="28"/>
          <w:szCs w:val="28"/>
        </w:rPr>
        <w:t xml:space="preserve"> Контроль за исполнением постановления возложить на </w:t>
      </w:r>
      <w:r>
        <w:rPr>
          <w:rFonts w:ascii="Times New Roman" w:hAnsi="Times New Roman"/>
          <w:sz w:val="28"/>
          <w:szCs w:val="28"/>
        </w:rPr>
        <w:t>заместителя</w:t>
      </w:r>
    </w:p>
    <w:p w:rsidR="00717E05" w:rsidRDefault="00717E05" w:rsidP="00DF1E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  администрации   района  Е.Д. Шаболдину.</w:t>
      </w:r>
    </w:p>
    <w:p w:rsidR="00717E05" w:rsidRDefault="00717E05" w:rsidP="00DF1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E05" w:rsidRPr="003632C0" w:rsidRDefault="00717E05" w:rsidP="00DF1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E05" w:rsidRDefault="00717E05" w:rsidP="007307AE">
      <w:pPr>
        <w:pStyle w:val="ConsPlusNormal"/>
        <w:ind w:right="-85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17E05" w:rsidRPr="003632C0" w:rsidRDefault="00717E05" w:rsidP="007307AE">
      <w:pPr>
        <w:pStyle w:val="ConsPlusNormal"/>
        <w:ind w:right="-85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 администрации                                                             В.И. Хохлова</w:t>
      </w: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p w:rsidR="00717E05" w:rsidRDefault="00717E05" w:rsidP="006C5266">
      <w:pPr>
        <w:spacing w:after="0" w:line="240" w:lineRule="auto"/>
        <w:rPr>
          <w:rFonts w:ascii="Times New Roman" w:hAnsi="Times New Roman"/>
        </w:rPr>
      </w:pPr>
    </w:p>
    <w:sectPr w:rsidR="00717E05" w:rsidSect="002E5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C0"/>
    <w:rsid w:val="001407F4"/>
    <w:rsid w:val="00160D4B"/>
    <w:rsid w:val="001E7C3E"/>
    <w:rsid w:val="00210079"/>
    <w:rsid w:val="002E5AE4"/>
    <w:rsid w:val="00314A2B"/>
    <w:rsid w:val="003632C0"/>
    <w:rsid w:val="003F070B"/>
    <w:rsid w:val="00410A52"/>
    <w:rsid w:val="00494E1E"/>
    <w:rsid w:val="004B69E4"/>
    <w:rsid w:val="005631C1"/>
    <w:rsid w:val="005D5185"/>
    <w:rsid w:val="005E2ACF"/>
    <w:rsid w:val="005F2438"/>
    <w:rsid w:val="00644441"/>
    <w:rsid w:val="006A3151"/>
    <w:rsid w:val="006B3055"/>
    <w:rsid w:val="006C2C22"/>
    <w:rsid w:val="006C5266"/>
    <w:rsid w:val="00717E05"/>
    <w:rsid w:val="007307AE"/>
    <w:rsid w:val="007874FE"/>
    <w:rsid w:val="007E257E"/>
    <w:rsid w:val="008231F0"/>
    <w:rsid w:val="008361F2"/>
    <w:rsid w:val="0091019B"/>
    <w:rsid w:val="00920ACA"/>
    <w:rsid w:val="00A13CDA"/>
    <w:rsid w:val="00A8341E"/>
    <w:rsid w:val="00AC34D0"/>
    <w:rsid w:val="00B55307"/>
    <w:rsid w:val="00C67EC6"/>
    <w:rsid w:val="00D52348"/>
    <w:rsid w:val="00DF1E77"/>
    <w:rsid w:val="00EE29DF"/>
    <w:rsid w:val="00F00FAB"/>
    <w:rsid w:val="00F1656E"/>
    <w:rsid w:val="00F85AA0"/>
    <w:rsid w:val="00F90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AE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632C0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632C0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632C0"/>
    <w:rPr>
      <w:rFonts w:ascii="Times New Roman" w:hAnsi="Times New Roman" w:cs="Times New Roman"/>
      <w:sz w:val="24"/>
      <w:szCs w:val="24"/>
    </w:rPr>
  </w:style>
  <w:style w:type="paragraph" w:customStyle="1" w:styleId="a">
    <w:name w:val="Знак Знак Знак Знак"/>
    <w:basedOn w:val="Normal"/>
    <w:uiPriority w:val="99"/>
    <w:rsid w:val="003632C0"/>
    <w:pPr>
      <w:spacing w:after="0" w:line="240" w:lineRule="auto"/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3632C0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176</Words>
  <Characters>1005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2017-11-13T13:30:00Z</cp:lastPrinted>
  <dcterms:created xsi:type="dcterms:W3CDTF">2013-05-24T04:18:00Z</dcterms:created>
  <dcterms:modified xsi:type="dcterms:W3CDTF">2017-11-27T12:21:00Z</dcterms:modified>
</cp:coreProperties>
</file>